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E5D46" w:rsidTr="000E5D46" w14:paraId="0F4CCC9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D46" w:rsidRDefault="000E5D46" w14:paraId="6EDF0CDB" w14:textId="02C5A382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5D46" w:rsidRDefault="000E5D46" w14:paraId="7DFD0F0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E5D46" w:rsidRDefault="000E5D46" w14:paraId="7036D89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E5D46" w:rsidRDefault="000E5D46" w14:paraId="0320BAC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E5D46" w:rsidRDefault="000E5D46" w14:paraId="19A94F1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0E5D46" w:rsidP="000E5D46" w:rsidRDefault="000E5D46" w14:paraId="1051075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E5D46" w:rsidP="000E5D46" w:rsidRDefault="000E5D46" w14:paraId="0F9413B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E5D46" w:rsidP="000E5D46" w:rsidRDefault="000E5D46" w14:paraId="3EC5FFC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St-2422/2019</w:t>
      </w:r>
    </w:p>
    <w:p w:rsidR="000E5D46" w:rsidP="000E5D46" w:rsidRDefault="000E5D46" w14:paraId="4CF2E92F" w14:textId="77777777">
      <w:pPr>
        <w:tabs>
          <w:tab w:val="left" w:pos="709"/>
        </w:tabs>
      </w:pPr>
      <w:r>
        <w:t xml:space="preserve"> </w:t>
      </w:r>
    </w:p>
    <w:p w:rsidR="000E5D46" w:rsidP="000E5D46" w:rsidRDefault="000E5D46" w14:paraId="1DE8932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E5D46" w:rsidP="000E5D46" w:rsidRDefault="000E5D46" w14:paraId="7E6137C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E5D46" w:rsidP="000E5D46" w:rsidRDefault="000E5D46" w14:paraId="72A57826" w14:textId="77777777">
      <w:pPr>
        <w:tabs>
          <w:tab w:val="left" w:pos="709"/>
        </w:tabs>
      </w:pPr>
    </w:p>
    <w:p w:rsidR="000E5D46" w:rsidP="000E5D46" w:rsidRDefault="000E5D46" w14:paraId="50FF461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0E5D46" w:rsidP="000E5D46" w:rsidRDefault="000E5D46" w14:paraId="6C31873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E5D46" w:rsidP="000E5D46" w:rsidRDefault="000E5D46" w14:paraId="431C8000" w14:textId="77777777">
      <w:pPr>
        <w:tabs>
          <w:tab w:val="left" w:pos="709"/>
        </w:tabs>
      </w:pPr>
    </w:p>
    <w:p w:rsidR="000E5D46" w:rsidP="000E5D46" w:rsidRDefault="000E5D46" w14:paraId="37675CF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E5D46" w:rsidP="000E5D46" w:rsidRDefault="000E5D46" w14:paraId="1367195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E5D46" w:rsidP="000E5D46" w:rsidRDefault="000E5D46" w14:paraId="7544311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E5D46" w:rsidP="000E5D46" w:rsidRDefault="000E5D46" w14:paraId="541C1D5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E5D46" w:rsidP="000E5D46" w:rsidRDefault="000E5D46" w14:paraId="559D7DB9" w14:textId="77777777">
      <w:pPr>
        <w:tabs>
          <w:tab w:val="left" w:pos="709"/>
        </w:tabs>
      </w:pPr>
    </w:p>
    <w:p w:rsidR="000E5D46" w:rsidP="000E5D46" w:rsidRDefault="000E5D46" w14:paraId="15ECFF1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0E5D46" w:rsidP="000E5D46" w:rsidRDefault="000E5D46" w14:paraId="400404BB" w14:textId="77777777">
      <w:pPr>
        <w:tabs>
          <w:tab w:val="left" w:pos="709"/>
        </w:tabs>
        <w:jc w:val="both"/>
      </w:pPr>
    </w:p>
    <w:p w:rsidR="000E5D46" w:rsidP="000E5D46" w:rsidRDefault="000E5D46" w14:paraId="753643CF" w14:textId="77777777">
      <w:pPr>
        <w:tabs>
          <w:tab w:val="left" w:pos="709"/>
        </w:tabs>
      </w:pPr>
      <w:r>
        <w:t xml:space="preserve"> </w:t>
      </w:r>
      <w:r>
        <w:tab/>
        <w:t>13. St-2422/2019</w:t>
      </w:r>
    </w:p>
    <w:p w:rsidR="000E5D46" w:rsidP="000E5D46" w:rsidRDefault="000E5D46" w14:paraId="3DD46026" w14:textId="77777777">
      <w:pPr>
        <w:tabs>
          <w:tab w:val="left" w:pos="709"/>
        </w:tabs>
      </w:pPr>
    </w:p>
    <w:p w:rsidR="000E5D46" w:rsidP="000E5D46" w:rsidRDefault="000E5D46" w14:paraId="177966B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E5D46" w:rsidP="000E5D46" w:rsidRDefault="000E5D46" w14:paraId="2765B327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0E5D46" w:rsidP="000E5D46" w:rsidRDefault="000E5D46" w14:paraId="039695A5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E5D46" w:rsidP="000E5D46" w:rsidRDefault="000E5D46" w14:paraId="42F79071" w14:textId="77777777">
      <w:pPr>
        <w:tabs>
          <w:tab w:val="left" w:pos="709"/>
        </w:tabs>
        <w:jc w:val="both"/>
      </w:pPr>
    </w:p>
    <w:p w:rsidR="000E5D46" w:rsidP="000E5D46" w:rsidRDefault="000E5D46" w14:paraId="2E6D0D0D" w14:textId="77777777">
      <w:pPr>
        <w:tabs>
          <w:tab w:val="left" w:pos="709"/>
        </w:tabs>
        <w:jc w:val="both"/>
      </w:pPr>
      <w:r>
        <w:t xml:space="preserve">protiv </w:t>
      </w:r>
    </w:p>
    <w:p w:rsidR="000E5D46" w:rsidP="000E5D46" w:rsidRDefault="000E5D46" w14:paraId="289A88E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E5D46" w:rsidP="000E5D46" w:rsidRDefault="000E5D46" w14:paraId="4B84112A" w14:textId="77777777">
      <w:pPr>
        <w:tabs>
          <w:tab w:val="left" w:pos="709"/>
        </w:tabs>
        <w:ind w:left="708"/>
        <w:jc w:val="both"/>
      </w:pPr>
      <w:r>
        <w:tab/>
        <w:t>IVANA ZNA jednostavno društvo s ograničenom odgovornošću za usluge i trgovinu, Sesvete, Karlovačka 10, OIB: 22733114658</w:t>
      </w:r>
    </w:p>
    <w:p w:rsidR="000E5D46" w:rsidP="000E5D46" w:rsidRDefault="000E5D46" w14:paraId="24935805" w14:textId="77777777">
      <w:pPr>
        <w:tabs>
          <w:tab w:val="left" w:pos="709"/>
        </w:tabs>
        <w:ind w:left="708"/>
        <w:jc w:val="both"/>
      </w:pPr>
    </w:p>
    <w:p w:rsidR="000E5D46" w:rsidP="000E5D46" w:rsidRDefault="000E5D46" w14:paraId="43A4708A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0E5D46" w:rsidP="000E5D46" w:rsidRDefault="000E5D46" w14:paraId="167E24DE" w14:textId="77777777">
      <w:pPr>
        <w:tabs>
          <w:tab w:val="left" w:pos="709"/>
        </w:tabs>
        <w:jc w:val="both"/>
      </w:pPr>
    </w:p>
    <w:p w:rsidR="000E5D46" w:rsidP="000E5D46" w:rsidRDefault="000E5D46" w14:paraId="00591E1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E5D46" w:rsidP="000E5D46" w:rsidRDefault="000E5D46" w14:paraId="75E4DA41" w14:textId="77777777">
      <w:pPr>
        <w:tabs>
          <w:tab w:val="left" w:pos="709"/>
        </w:tabs>
      </w:pPr>
    </w:p>
    <w:p w:rsidR="000E5D46" w:rsidP="000E5D46" w:rsidRDefault="000E5D46" w14:paraId="6795F7C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E5D46" w:rsidP="000E5D46" w:rsidRDefault="000E5D46" w14:paraId="7F4EB732" w14:textId="77777777">
      <w:pPr>
        <w:tabs>
          <w:tab w:val="left" w:pos="709"/>
        </w:tabs>
      </w:pPr>
    </w:p>
    <w:p w:rsidR="000E5D46" w:rsidP="000E5D46" w:rsidRDefault="000E5D46" w14:paraId="09D704A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E5D46" w:rsidP="000E5D46" w:rsidRDefault="000E5D46" w14:paraId="18DB694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E5D46" w:rsidP="000E5D46" w:rsidRDefault="000E5D46" w14:paraId="3463332B" w14:textId="77777777">
      <w:pPr>
        <w:tabs>
          <w:tab w:val="left" w:pos="709"/>
        </w:tabs>
      </w:pPr>
    </w:p>
    <w:p w:rsidR="00942A2A" w:rsidP="003D06B2" w:rsidRDefault="00942A2A" w14:paraId="0DF74BCE" w14:textId="0DF74BC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E5D46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E5D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5D4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5D4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5D4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5D4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E5D4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5D4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5D4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E5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4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4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4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4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E5D4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D4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0103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St-2422/2019</izvorni_sadrzaj>
    <derivirana_varijabla naziv="DomainObject.Predmet.OznakaBroj_1">St-2422/2019</derivirana_varijabla>
  </DomainObject.Predmet.OznakaBroj>
  <DomainObject.Predmet.OznakaBrojOptuznogAkta>
    <izvorni_sadrzaj>04-06-19-4126</izvorni_sadrzaj>
    <derivirana_varijabla naziv="DomainObject.Predmet.OznakaBrojOptuznogAkta_1">04-06-19-4126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ZNA jednostavno društvo s ograničenom odgovornošću za usluge i trgovinu</izvorni_sadrzaj>
    <derivirana_varijabla naziv="DomainObject.Predmet.ProtustrankaFormated_1">  IVANA ZNA jednostavno društvo s ograničenom odgovornošću za usluge i trgovinu</derivirana_varijabla>
  </DomainObject.Predmet.ProtustrankaFormated>
  <DomainObject.Predmet.ProtustrankaFormatedOIB>
    <izvorni_sadrzaj>  IVANA ZNA jednostavno društvo s ograničenom odgovornošću za usluge i trgovinu, OIB 22733114658</izvorni_sadrzaj>
    <derivirana_varijabla naziv="DomainObject.Predmet.ProtustrankaFormatedOIB_1">  IVANA ZNA jednostavno društvo s ograničenom odgovornošću za usluge i trgovinu, OIB 22733114658</derivirana_varijabla>
  </DomainObject.Predmet.ProtustrankaFormatedOIB>
  <DomainObject.Predmet.ProtustrankaFormatedWithAdress>
    <izvorni_sadrzaj> IVANA ZNA jednostavno društvo s ograničenom odgovornošću za usluge i trgovinu, Karlovačka 10, 10360 Sesvete</izvorni_sadrzaj>
    <derivirana_varijabla naziv="DomainObject.Predmet.ProtustrankaFormatedWithAdress_1"> IVANA ZNA jednostavno društvo s ograničenom odgovornošću za usluge i trgovinu, Karlovačka 10, 10360 Sesvete</derivirana_varijabla>
  </DomainObject.Predmet.ProtustrankaFormatedWithAdress>
  <DomainObject.Predmet.ProtustrankaFormatedWithAdressOIB>
    <izvorni_sadrzaj> IVANA ZNA jednostavno društvo s ograničenom odgovornošću za usluge i trgovinu, OIB 22733114658, Karlovačka 10, 10360 Sesvete</izvorni_sadrzaj>
    <derivirana_varijabla naziv="DomainObject.Predmet.ProtustrankaFormatedWithAdressOIB_1"> IVANA ZNA jednostavno društvo s ograničenom odgovornošću za usluge i trgovinu, OIB 22733114658, Karlovačka 10, 10360 Sesvete</derivirana_varijabla>
  </DomainObject.Predmet.ProtustrankaFormatedWithAdressOIB>
  <DomainObject.Predmet.ProtustrankaWithAdress>
    <izvorni_sadrzaj>IVANA ZNA jednostavno društvo s ograničenom odgovornošću za usluge i trgovinu Karlovačka 10, 10360 Sesvete</izvorni_sadrzaj>
    <derivirana_varijabla naziv="DomainObject.Predmet.ProtustrankaWithAdress_1">IVANA ZNA jednostavno društvo s ograničenom odgovornošću za usluge i trgovinu Karlovačka 10, 10360 Sesvete</derivirana_varijabla>
  </DomainObject.Predmet.ProtustrankaWithAdress>
  <DomainObject.Predmet.ProtustrankaWithAdressOIB>
    <izvorni_sadrzaj>IVANA ZNA jednostavno društvo s ograničenom odgovornošću za usluge i trgovinu, OIB 22733114658, Karlovačka 10, 10360 Sesvete</izvorni_sadrzaj>
    <derivirana_varijabla naziv="DomainObject.Predmet.ProtustrankaWithAdressOIB_1">IVANA ZNA jednostavno društvo s ograničenom odgovornošću za usluge i trgovinu, OIB 22733114658, Karlovačka 10, 10360 Sesvete</derivirana_varijabla>
  </DomainObject.Predmet.ProtustrankaWithAdressOIB>
  <DomainObject.Predmet.ProtustrankaNazivFormated>
    <izvorni_sadrzaj>IVANA ZNA jednostavno društvo s ograničenom odgovornošću za usluge i trgovinu</izvorni_sadrzaj>
    <derivirana_varijabla naziv="DomainObject.Predmet.ProtustrankaNazivFormated_1">IVANA ZNA jednostavno društvo s ograničenom odgovornošću za usluge i trgovinu</derivirana_varijabla>
  </DomainObject.Predmet.ProtustrankaNazivFormated>
  <DomainObject.Predmet.ProtustrankaNazivFormatedOIB>
    <izvorni_sadrzaj>IVANA ZNA jednostavno društvo s ograničenom odgovornošću za usluge i trgovinu, OIB 22733114658</izvorni_sadrzaj>
    <derivirana_varijabla naziv="DomainObject.Predmet.ProtustrankaNazivFormatedOIB_1">IVANA ZNA jednostavno društvo s ograničenom odgovornošću za usluge i trgovinu, OIB 22733114658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IVANA ZNA jednostavno društvo s ograničenom odgovornošću za usluge i trgovinu</item>
    </izvorni_sadrzaj>
    <derivirana_varijabla naziv="DomainObject.Predmet.ProtuStrankaListFormated_1">
      <item>IVANA ZNA jednostavno društvo s ograničenom odgovornošću za usluge i trgovinu</item>
    </derivirana_varijabla>
  </DomainObject.Predmet.ProtuStrankaListFormated>
  <DomainObject.Predmet.ProtuStrankaListFormatedOIB>
    <izvorni_sadrzaj>
      <item>IVANA ZNA jednostavno društvo s ograničenom odgovornošću za usluge i trgovinu, OIB 22733114658</item>
    </izvorni_sadrzaj>
    <derivirana_varijabla naziv="DomainObject.Predmet.ProtuStrankaListFormatedOIB_1">
      <item>IVANA ZNA jednostavno društvo s ograničenom odgovornošću za usluge i trgovinu, OIB 22733114658</item>
    </derivirana_varijabla>
  </DomainObject.Predmet.ProtuStrankaListFormatedOIB>
  <DomainObject.Predmet.ProtuStrankaListFormatedWithAdress>
    <izvorni_sadrzaj>
      <item>IVANA ZNA jednostavno društvo s ograničenom odgovornošću za usluge i trgovinu, Karlovačka 10, 10360 Sesvete</item>
    </izvorni_sadrzaj>
    <derivirana_varijabla naziv="DomainObject.Predmet.ProtuStrankaListFormatedWithAdress_1">
      <item>IVANA ZNA jednostavno društvo s ograničenom odgovornošću za usluge i trgovinu, Karlovačka 10, 10360 Sesvete</item>
    </derivirana_varijabla>
  </DomainObject.Predmet.ProtuStrankaListFormatedWithAdress>
  <DomainObject.Predmet.ProtuStrankaListFormatedWithAdressOIB>
    <izvorni_sadrzaj>
      <item>IVANA ZNA jednostavno društvo s ograničenom odgovornošću za usluge i trgovinu, OIB 22733114658, Karlovačka 10, 10360 Sesvete</item>
    </izvorni_sadrzaj>
    <derivirana_varijabla naziv="DomainObject.Predmet.ProtuStrankaListFormatedWithAdressOIB_1">
      <item>IVANA ZNA jednostavno društvo s ograničenom odgovornošću za usluge i trgovinu, OIB 22733114658, Karlovačka 10, 10360 Sesvete</item>
    </derivirana_varijabla>
  </DomainObject.Predmet.ProtuStrankaListFormatedWithAdressOIB>
  <DomainObject.Predmet.ProtuStrankaListNazivFormated>
    <izvorni_sadrzaj>
      <item>IVANA ZNA jednostavno društvo s ograničenom odgovornošću za usluge i trgovinu</item>
    </izvorni_sadrzaj>
    <derivirana_varijabla naziv="DomainObject.Predmet.ProtuStrankaListNazivFormated_1">
      <item>IVANA ZNA jednostavno društvo s ograničenom odgovornošću za usluge i trgovinu</item>
    </derivirana_varijabla>
  </DomainObject.Predmet.ProtuStrankaListNazivFormated>
  <DomainObject.Predmet.ProtuStrankaListNazivFormatedOIB>
    <izvorni_sadrzaj>
      <item>IVANA ZNA jednostavno društvo s ograničenom odgovornošću za usluge i trgovinu, OIB 22733114658</item>
    </izvorni_sadrzaj>
    <derivirana_varijabla naziv="DomainObject.Predmet.ProtuStrankaListNazivFormatedOIB_1">
      <item>IVANA ZNA jednostavno društvo s ograničenom odgovornošću za usluge i trgovinu, OIB 22733114658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IVANA ZNA jednostavno društvo s ograničenom odgovornošću za usluge i trgovinu</izvorni_sadrzaj>
    <derivirana_varijabla naziv="DomainObject.Predmet.ProtustrankaIDrugi_1">IVANA ZNA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IVANA ZNA jednostavno društvo s ograničenom odgovornošću za usluge i trgovinu, OIB 22733114658, Karlovačka 10, 10360 Sesvete</izvorni_sadrzaj>
    <derivirana_varijabla naziv="DomainObject.Predmet.ProtustrankaIDrugiAdressOIB_1">IVANA ZNA jednostavno društvo s ograničenom odgovornošću za usluge i trgovinu, OIB 22733114658, Karlovačka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ZNA jednostavno društvo s ograničenom odgovornošću za usluge i trgovinu</item>
      <item>Financijska agencija</item>
    </izvorni_sadrzaj>
    <derivirana_varijabla naziv="DomainObject.Predmet.SudioniciListNaziv_1">
      <item>IVANA ZNA jednostavno društvo s ograničenom odgovornošću za usluge i trgovinu</item>
      <item>Financijska agencija</item>
    </derivirana_varijabla>
  </DomainObject.Predmet.SudioniciListNaziv>
  <DomainObject.Predmet.SudioniciListAdressOIB>
    <izvorni_sadrzaj>
      <item>IVANA ZNA jednostavno društvo s ograničenom odgovornošću za usluge i trgovinu, OIB 22733114658, Karlovačka 10,10360 Sesvete</item>
      <item>Financijska agencija, OIB 85821130368, TRG SVIBANJSKIH ŽRTAVA 1995. 1,10000 Zagreb</item>
    </izvorni_sadrzaj>
    <derivirana_varijabla naziv="DomainObject.Predmet.SudioniciListAdressOIB_1">
      <item>IVANA ZNA jednostavno društvo s ograničenom odgovornošću za usluge i trgovinu, OIB 22733114658, Karlovačka 10,10360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22733114658</item>
      <item>, OIB 85821130368</item>
    </izvorni_sadrzaj>
    <derivirana_varijabla naziv="DomainObject.Predmet.SudioniciListNazivOIB_1">
      <item>, OIB 22733114658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